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023B7" w14:textId="77777777" w:rsidR="00390F04" w:rsidRDefault="00390F04" w:rsidP="00390F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WICH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5176F9CC" w14:textId="77777777" w:rsidR="00390F04" w:rsidRDefault="00390F04" w:rsidP="00390F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5C59EA8A" w14:textId="77777777" w:rsidR="00390F04" w:rsidRDefault="00390F04" w:rsidP="00390F04">
      <w:pPr>
        <w:pStyle w:val="NoSpacing"/>
        <w:rPr>
          <w:rFonts w:cs="Times New Roman"/>
          <w:szCs w:val="24"/>
        </w:rPr>
      </w:pPr>
    </w:p>
    <w:p w14:paraId="00878B66" w14:textId="77777777" w:rsidR="00390F04" w:rsidRDefault="00390F04" w:rsidP="00390F04">
      <w:pPr>
        <w:pStyle w:val="NoSpacing"/>
        <w:rPr>
          <w:rFonts w:cs="Times New Roman"/>
          <w:szCs w:val="24"/>
        </w:rPr>
      </w:pPr>
    </w:p>
    <w:p w14:paraId="6AFB84AB" w14:textId="77777777" w:rsidR="00390F04" w:rsidRDefault="00390F04" w:rsidP="00390F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Probably brother of Richard(q.v.).     </w:t>
      </w:r>
      <w:r w:rsidRPr="00667BE3">
        <w:rPr>
          <w:rFonts w:cs="Times New Roman"/>
          <w:szCs w:val="24"/>
        </w:rPr>
        <w:t>(Alumni Cantab. vol.1 part 4 p.</w:t>
      </w:r>
      <w:r>
        <w:rPr>
          <w:rFonts w:cs="Times New Roman"/>
          <w:szCs w:val="24"/>
        </w:rPr>
        <w:t>481)</w:t>
      </w:r>
    </w:p>
    <w:p w14:paraId="4E1D924D" w14:textId="77777777" w:rsidR="00390F04" w:rsidRDefault="00390F04" w:rsidP="00390F04">
      <w:pPr>
        <w:pStyle w:val="NoSpacing"/>
        <w:rPr>
          <w:rFonts w:cs="Times New Roman"/>
          <w:szCs w:val="24"/>
        </w:rPr>
      </w:pPr>
    </w:p>
    <w:p w14:paraId="5F8274DA" w14:textId="77777777" w:rsidR="00390F04" w:rsidRDefault="00390F04" w:rsidP="00390F04">
      <w:pPr>
        <w:pStyle w:val="NoSpacing"/>
        <w:rPr>
          <w:rFonts w:cs="Times New Roman"/>
          <w:szCs w:val="24"/>
        </w:rPr>
      </w:pPr>
    </w:p>
    <w:p w14:paraId="2AC9CA14" w14:textId="77777777" w:rsidR="00390F04" w:rsidRDefault="00390F04" w:rsidP="00390F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>He was a scholar of Clare Hall.    (ibid.)</w:t>
      </w:r>
    </w:p>
    <w:p w14:paraId="1A5A36E9" w14:textId="77777777" w:rsidR="00390F04" w:rsidRDefault="00390F04" w:rsidP="00390F04">
      <w:pPr>
        <w:pStyle w:val="NoSpacing"/>
        <w:rPr>
          <w:rFonts w:cs="Times New Roman"/>
          <w:szCs w:val="24"/>
        </w:rPr>
      </w:pPr>
    </w:p>
    <w:p w14:paraId="11F953BA" w14:textId="77777777" w:rsidR="00390F04" w:rsidRDefault="00390F04" w:rsidP="00390F04">
      <w:pPr>
        <w:pStyle w:val="NoSpacing"/>
        <w:rPr>
          <w:rFonts w:cs="Times New Roman"/>
          <w:szCs w:val="24"/>
        </w:rPr>
      </w:pPr>
    </w:p>
    <w:p w14:paraId="250DBA33" w14:textId="77777777" w:rsidR="00390F04" w:rsidRDefault="00390F04" w:rsidP="00390F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2023</w:t>
      </w:r>
    </w:p>
    <w:p w14:paraId="69B2B9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CE8D" w14:textId="77777777" w:rsidR="00390F04" w:rsidRDefault="00390F04" w:rsidP="009139A6">
      <w:r>
        <w:separator/>
      </w:r>
    </w:p>
  </w:endnote>
  <w:endnote w:type="continuationSeparator" w:id="0">
    <w:p w14:paraId="12362DDB" w14:textId="77777777" w:rsidR="00390F04" w:rsidRDefault="00390F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79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B0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465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AC7D1" w14:textId="77777777" w:rsidR="00390F04" w:rsidRDefault="00390F04" w:rsidP="009139A6">
      <w:r>
        <w:separator/>
      </w:r>
    </w:p>
  </w:footnote>
  <w:footnote w:type="continuationSeparator" w:id="0">
    <w:p w14:paraId="0DDAE130" w14:textId="77777777" w:rsidR="00390F04" w:rsidRDefault="00390F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A4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AFD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371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F04"/>
    <w:rsid w:val="000666E0"/>
    <w:rsid w:val="002510B7"/>
    <w:rsid w:val="00390F0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1FDB6"/>
  <w15:chartTrackingRefBased/>
  <w15:docId w15:val="{73AB80A4-67EF-4AEE-89F3-8E7DD1A5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2024-02-22T07:34:00Z</dcterms:created>
  <dcterms:modified xsi:type="dcterms:W3CDTF">2024-02-22T07:34:00Z</dcterms:modified>
</cp:coreProperties>
</file>